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AD7FB88"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EC23F9">
        <w:rPr>
          <w:rFonts w:cs="Arial" w:hint="eastAsia"/>
          <w:lang w:val="en-US" w:eastAsia="ja-JP"/>
        </w:rPr>
        <w:t>9</w:t>
      </w:r>
      <w:r w:rsidR="00420D9F">
        <w:rPr>
          <w:rFonts w:cs="Arial"/>
          <w:lang w:val="en-US" w:eastAsia="ja-JP"/>
        </w:rPr>
        <w:t>bis</w:t>
      </w:r>
      <w:r w:rsidR="00220405">
        <w:rPr>
          <w:rFonts w:cs="Arial"/>
          <w:lang w:val="en-US" w:eastAsia="ja-JP"/>
        </w:rPr>
        <w:t>-e</w:t>
      </w:r>
      <w:r w:rsidRPr="003100C3">
        <w:rPr>
          <w:rFonts w:cs="Arial"/>
          <w:lang w:val="en-US"/>
        </w:rPr>
        <w:tab/>
      </w:r>
      <w:r w:rsidR="004D7138">
        <w:rPr>
          <w:rFonts w:cs="Arial"/>
          <w:sz w:val="28"/>
          <w:szCs w:val="32"/>
          <w:lang w:val="en-US"/>
        </w:rPr>
        <w:t>R2-2002760</w:t>
      </w:r>
    </w:p>
    <w:p w14:paraId="567B26D3" w14:textId="24F5123E"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420D9F">
        <w:rPr>
          <w:rFonts w:cs="Arial"/>
          <w:lang w:val="en-US" w:eastAsia="ja-JP"/>
        </w:rPr>
        <w:t>20th - 30th April</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58AF1A2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7D6F65">
        <w:rPr>
          <w:rFonts w:cs="Arial" w:hint="eastAsia"/>
          <w:sz w:val="22"/>
          <w:szCs w:val="22"/>
          <w:lang w:val="en-US" w:eastAsia="ja-JP"/>
        </w:rPr>
        <w:t>6</w:t>
      </w:r>
      <w:r w:rsidR="007D6F65">
        <w:rPr>
          <w:rFonts w:cs="Arial"/>
          <w:sz w:val="22"/>
          <w:szCs w:val="22"/>
          <w:lang w:val="en-US" w:eastAsia="ja-JP"/>
        </w:rPr>
        <w:t>.</w:t>
      </w:r>
      <w:r w:rsidR="007D6F65">
        <w:rPr>
          <w:rFonts w:cs="Arial" w:hint="eastAsia"/>
          <w:sz w:val="22"/>
          <w:szCs w:val="22"/>
          <w:lang w:val="en-US" w:eastAsia="ja-JP"/>
        </w:rPr>
        <w:t>12</w:t>
      </w:r>
      <w:r w:rsidR="00F339DB">
        <w:rPr>
          <w:rFonts w:cs="Arial"/>
          <w:sz w:val="22"/>
          <w:szCs w:val="22"/>
          <w:lang w:val="en-US" w:eastAsia="ja-JP"/>
        </w:rPr>
        <w:t>.</w:t>
      </w:r>
      <w:r w:rsidR="007D6F65">
        <w:rPr>
          <w:rFonts w:cs="Arial" w:hint="eastAsia"/>
          <w:sz w:val="22"/>
          <w:szCs w:val="22"/>
          <w:lang w:val="en-US" w:eastAsia="ja-JP"/>
        </w:rPr>
        <w:t>4</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0D31FD4C"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901DE6">
        <w:rPr>
          <w:rFonts w:cs="Arial"/>
          <w:sz w:val="22"/>
          <w:szCs w:val="22"/>
          <w:lang w:val="en-US" w:eastAsia="ja-JP"/>
        </w:rPr>
        <w:t>terminology of handover failure in rel-16 SON MDT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39608E17" w:rsidR="00DF6766" w:rsidRPr="00420D9F" w:rsidRDefault="00901DE6" w:rsidP="00901DE6">
      <w:pPr>
        <w:pStyle w:val="a9"/>
        <w:rPr>
          <w:rFonts w:ascii="Times New Roman" w:hAnsi="Times New Roman"/>
          <w:lang w:val="en-US" w:eastAsia="ja-JP"/>
        </w:rPr>
      </w:pPr>
      <w:r>
        <w:rPr>
          <w:rFonts w:ascii="Times New Roman" w:hAnsi="Times New Roman" w:hint="eastAsia"/>
          <w:lang w:val="en-US" w:eastAsia="ja-JP"/>
        </w:rPr>
        <w:t xml:space="preserve">In this paper, we would like to discuss the </w:t>
      </w:r>
      <w:r>
        <w:rPr>
          <w:rFonts w:ascii="Times New Roman" w:hAnsi="Times New Roman"/>
          <w:lang w:val="en-US" w:eastAsia="ja-JP"/>
        </w:rPr>
        <w:t xml:space="preserve">suitability of using terminology of “handover failure” in rel-16 SON MDT. </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65CAF298" w14:textId="782D827A" w:rsidR="00901DE6" w:rsidRDefault="00901DE6" w:rsidP="00901DE6">
      <w:pPr>
        <w:rPr>
          <w:lang w:val="en-US"/>
        </w:rPr>
      </w:pPr>
      <w:r>
        <w:rPr>
          <w:lang w:val="en-US"/>
        </w:rPr>
        <w:t xml:space="preserve">Today </w:t>
      </w:r>
      <w:r>
        <w:rPr>
          <w:rFonts w:hint="eastAsia"/>
          <w:lang w:val="en-US"/>
        </w:rPr>
        <w:t>in rel-15 38.331</w:t>
      </w:r>
      <w:r>
        <w:rPr>
          <w:lang w:val="en-US"/>
        </w:rPr>
        <w:t xml:space="preserve"> UE procedure text</w:t>
      </w:r>
      <w:r>
        <w:rPr>
          <w:rFonts w:hint="eastAsia"/>
          <w:lang w:val="en-US"/>
        </w:rPr>
        <w:t xml:space="preserve">, the </w:t>
      </w:r>
      <w:r>
        <w:rPr>
          <w:lang w:val="en-US"/>
        </w:rPr>
        <w:t xml:space="preserve">terminology “handover” is rarely used, the new term “reconfiguration with sync is used instead. The background for this is in NR, in order to combine the naming of PCell change and PSCell change, the new terminology “reconfiguration with sync” is created instead of ” handover” which stands for PCell change in LTE. Similarly, the term “handover failure” is rarely used in 38.331 UE procedure text, instead it is called as “Reconfiguration with sync Failure”. </w:t>
      </w:r>
    </w:p>
    <w:p w14:paraId="0E8BBCC5" w14:textId="614F94CC" w:rsidR="00901DE6" w:rsidRDefault="00901DE6" w:rsidP="00901DE6">
      <w:pPr>
        <w:rPr>
          <w:lang w:val="en-US"/>
        </w:rPr>
      </w:pPr>
      <w:r>
        <w:rPr>
          <w:lang w:val="en-US"/>
        </w:rPr>
        <w:t xml:space="preserve">While in the latest rel-16 SON MDT running CR [1], the terminology “handover failure” is still used in a same way as 36.331 spec. As the lighted in the following excerpt part, there is no related definition of </w:t>
      </w:r>
      <w:r w:rsidRPr="00901DE6">
        <w:rPr>
          <w:highlight w:val="yellow"/>
          <w:lang w:val="en-US"/>
        </w:rPr>
        <w:t>“handover failure”</w:t>
      </w:r>
      <w:r>
        <w:rPr>
          <w:lang w:val="en-US"/>
        </w:rPr>
        <w:t xml:space="preserve"> for the moment of UE detecting handover failure in the 38.331 spec, while in LTE the handover failure is clearly defined when T304 is expired. For keeping the consistency of terminology using in the whole RRC spec, we propose as following:</w:t>
      </w:r>
    </w:p>
    <w:p w14:paraId="4B49BDF0" w14:textId="558DF121" w:rsidR="00901DE6" w:rsidRDefault="00901DE6" w:rsidP="00901DE6">
      <w:pPr>
        <w:pStyle w:val="observation0"/>
      </w:pPr>
      <w:r>
        <w:t>Proposal 1: RAN2 to confirm the appropriateness of using terminology of “handover failure” rel-16 38.331 spec.</w:t>
      </w:r>
    </w:p>
    <w:p w14:paraId="74779917" w14:textId="1C186413" w:rsidR="00901DE6" w:rsidRDefault="00901DE6" w:rsidP="00901DE6">
      <w:pPr>
        <w:pStyle w:val="observation0"/>
      </w:pPr>
      <w:r>
        <w:t>Proposal 2: RAN2 to agree the one of the solutions:</w:t>
      </w:r>
    </w:p>
    <w:p w14:paraId="382FF5AB" w14:textId="0A409C47" w:rsidR="00901DE6" w:rsidRDefault="00901DE6" w:rsidP="00901DE6">
      <w:pPr>
        <w:pStyle w:val="observation0"/>
        <w:numPr>
          <w:ilvl w:val="0"/>
          <w:numId w:val="26"/>
        </w:numPr>
        <w:ind w:firstLineChars="0"/>
      </w:pPr>
      <w:r>
        <w:t xml:space="preserve">Solution1: Replace the terminology of “handover failure” with “Reconfiguration with sync failure” in rel-16 38.331 spec.  </w:t>
      </w:r>
    </w:p>
    <w:p w14:paraId="3021FF93" w14:textId="4BCD68DE" w:rsidR="00901DE6" w:rsidRPr="00901DE6" w:rsidRDefault="00901DE6" w:rsidP="00901DE6">
      <w:pPr>
        <w:pStyle w:val="observation0"/>
        <w:numPr>
          <w:ilvl w:val="0"/>
          <w:numId w:val="26"/>
        </w:numPr>
        <w:ind w:firstLineChars="0"/>
      </w:pPr>
      <w:r>
        <w:t>Solution2: Add a NOTE to clarify that in this release, “handover failure” indicates T304 expiry (reconfiguration with sync failure of MCG).</w:t>
      </w:r>
    </w:p>
    <w:p w14:paraId="79B7ABF0" w14:textId="5DC77EDC" w:rsidR="00901DE6" w:rsidRPr="00901DE6" w:rsidRDefault="00901DE6" w:rsidP="00901DE6">
      <w:pPr>
        <w:rPr>
          <w:lang w:val="en-US"/>
        </w:rPr>
      </w:pPr>
      <w:r>
        <w:rPr>
          <w:rFonts w:hint="eastAsia"/>
          <w:lang w:val="en-US"/>
        </w:rPr>
        <w:t>----------------------------------------------</w:t>
      </w:r>
      <w:r>
        <w:rPr>
          <w:lang w:val="en-US"/>
        </w:rPr>
        <w:t>Excerpt from SON MDT running CR[1]</w:t>
      </w:r>
      <w:r>
        <w:rPr>
          <w:rFonts w:hint="eastAsia"/>
          <w:lang w:val="en-US"/>
        </w:rPr>
        <w:t>------------------------------------------------</w:t>
      </w:r>
    </w:p>
    <w:p w14:paraId="0C209F1B" w14:textId="77777777" w:rsidR="00901DE6" w:rsidRPr="00F537EB" w:rsidRDefault="00901DE6" w:rsidP="00901DE6">
      <w:pPr>
        <w:pStyle w:val="50"/>
        <w:rPr>
          <w:rFonts w:eastAsia="SimSun"/>
          <w:lang w:eastAsia="zh-CN"/>
        </w:rPr>
      </w:pPr>
      <w:bookmarkStart w:id="1" w:name="_Toc36756713"/>
      <w:bookmarkStart w:id="2" w:name="_Toc36836254"/>
      <w:bookmarkStart w:id="3" w:name="_Toc36843231"/>
      <w:bookmarkStart w:id="4" w:name="_Toc37067520"/>
      <w:r w:rsidRPr="00F537EB">
        <w:rPr>
          <w:rFonts w:eastAsia="SimSun"/>
          <w:lang w:eastAsia="zh-CN"/>
        </w:rPr>
        <w:t>5.3.5.8.3</w:t>
      </w:r>
      <w:r w:rsidRPr="00F537EB">
        <w:rPr>
          <w:rFonts w:eastAsia="SimSun"/>
          <w:lang w:eastAsia="zh-CN"/>
        </w:rPr>
        <w:tab/>
        <w:t>T304 expiry (Reconfiguration with sync Failure)</w:t>
      </w:r>
      <w:bookmarkEnd w:id="1"/>
      <w:bookmarkEnd w:id="2"/>
      <w:bookmarkEnd w:id="3"/>
      <w:bookmarkEnd w:id="4"/>
    </w:p>
    <w:p w14:paraId="5A8498C3" w14:textId="77777777" w:rsidR="00901DE6" w:rsidRPr="00F537EB" w:rsidRDefault="00901DE6" w:rsidP="00901DE6">
      <w:pPr>
        <w:rPr>
          <w:rFonts w:eastAsia="SimSun"/>
          <w:lang w:eastAsia="zh-CN"/>
        </w:rPr>
      </w:pPr>
      <w:r w:rsidRPr="00F537EB">
        <w:rPr>
          <w:rFonts w:eastAsia="SimSun"/>
          <w:lang w:eastAsia="zh-CN"/>
        </w:rPr>
        <w:t>The UE shall:</w:t>
      </w:r>
    </w:p>
    <w:p w14:paraId="2BE55565" w14:textId="77777777" w:rsidR="00901DE6" w:rsidRPr="00F537EB" w:rsidRDefault="00901DE6" w:rsidP="00901DE6">
      <w:pPr>
        <w:pStyle w:val="B1"/>
      </w:pPr>
      <w:r w:rsidRPr="00F537EB">
        <w:t>1&gt;</w:t>
      </w:r>
      <w:r w:rsidRPr="00F537EB">
        <w:tab/>
        <w:t>if T304 of the MCG expires:</w:t>
      </w:r>
    </w:p>
    <w:p w14:paraId="1809D464" w14:textId="77777777" w:rsidR="00901DE6" w:rsidRPr="00F537EB" w:rsidRDefault="00901DE6" w:rsidP="00901DE6">
      <w:pPr>
        <w:pStyle w:val="B2"/>
      </w:pPr>
      <w:r w:rsidRPr="00F537EB">
        <w:t>2&gt;</w:t>
      </w:r>
      <w:r w:rsidRPr="00F537EB">
        <w:tab/>
        <w:t xml:space="preserve">release dedicated preambles provided in </w:t>
      </w:r>
      <w:r w:rsidRPr="00F537EB">
        <w:rPr>
          <w:i/>
        </w:rPr>
        <w:t>rach-ConfigDedicated</w:t>
      </w:r>
      <w:r w:rsidRPr="00F537EB">
        <w:t xml:space="preserve"> if configured;</w:t>
      </w:r>
    </w:p>
    <w:p w14:paraId="4C25CBDB" w14:textId="77777777" w:rsidR="00901DE6" w:rsidRPr="00F537EB" w:rsidRDefault="00901DE6" w:rsidP="00901DE6">
      <w:pPr>
        <w:pStyle w:val="B2"/>
      </w:pPr>
      <w:r w:rsidRPr="00F537EB">
        <w:t>2&gt;</w:t>
      </w:r>
      <w:r w:rsidRPr="00F537EB">
        <w:tab/>
        <w:t xml:space="preserve">release dedicated msgA PUSCH resources provided in </w:t>
      </w:r>
      <w:r w:rsidRPr="00F537EB">
        <w:rPr>
          <w:i/>
          <w:iCs/>
        </w:rPr>
        <w:t>rach-ConfigDedicated</w:t>
      </w:r>
      <w:r w:rsidRPr="00F537EB">
        <w:t xml:space="preserve"> if configured;</w:t>
      </w:r>
    </w:p>
    <w:p w14:paraId="610A6DFE" w14:textId="77777777" w:rsidR="00901DE6" w:rsidRPr="00F537EB" w:rsidRDefault="00901DE6" w:rsidP="00901DE6">
      <w:pPr>
        <w:pStyle w:val="B2"/>
      </w:pPr>
      <w:r w:rsidRPr="00F537EB">
        <w:t>2&gt;</w:t>
      </w:r>
      <w:r w:rsidRPr="00F537EB">
        <w:tab/>
        <w:t xml:space="preserve">store the following </w:t>
      </w:r>
      <w:r w:rsidRPr="00901DE6">
        <w:rPr>
          <w:highlight w:val="yellow"/>
        </w:rPr>
        <w:t>handover failure</w:t>
      </w:r>
      <w:r w:rsidRPr="00F537EB">
        <w:t xml:space="preserve"> information in </w:t>
      </w:r>
      <w:r w:rsidRPr="00F537EB">
        <w:rPr>
          <w:i/>
        </w:rPr>
        <w:t>VarRLF-Report</w:t>
      </w:r>
      <w:r w:rsidRPr="00F537EB">
        <w:t xml:space="preserve"> by setting its fields as follows:</w:t>
      </w:r>
    </w:p>
    <w:p w14:paraId="682A9684" w14:textId="77777777" w:rsidR="00901DE6" w:rsidRPr="00F537EB" w:rsidRDefault="00901DE6" w:rsidP="00901DE6">
      <w:pPr>
        <w:pStyle w:val="B3"/>
      </w:pPr>
      <w:r w:rsidRPr="00F537EB">
        <w:t>3&gt;</w:t>
      </w:r>
      <w:r w:rsidRPr="00F537EB">
        <w:tab/>
        <w:t xml:space="preserve">clear the information included in </w:t>
      </w:r>
      <w:r w:rsidRPr="00F537EB">
        <w:rPr>
          <w:i/>
        </w:rPr>
        <w:t>VarRLF-Report</w:t>
      </w:r>
      <w:r w:rsidRPr="00F537EB">
        <w:t>, if any;</w:t>
      </w:r>
    </w:p>
    <w:p w14:paraId="44DD3FB6" w14:textId="77777777" w:rsidR="00901DE6" w:rsidRPr="00F537EB" w:rsidRDefault="00901DE6" w:rsidP="00901DE6">
      <w:pPr>
        <w:pStyle w:val="B3"/>
      </w:pPr>
      <w:r w:rsidRPr="00F537EB">
        <w:t>3&gt;</w:t>
      </w:r>
      <w:r w:rsidRPr="00F537EB">
        <w:tab/>
        <w:t xml:space="preserve">set the </w:t>
      </w:r>
      <w:r w:rsidRPr="00F537EB">
        <w:rPr>
          <w:i/>
        </w:rPr>
        <w:t xml:space="preserve">plmn-IdentityList </w:t>
      </w:r>
      <w:r w:rsidRPr="00F537EB">
        <w:t>to include the list of EPLMNs stored by the UE (i.e. includes the RPLMN);</w:t>
      </w:r>
    </w:p>
    <w:p w14:paraId="76E20952" w14:textId="77777777" w:rsidR="00901DE6" w:rsidRPr="00F537EB" w:rsidRDefault="00901DE6" w:rsidP="00901DE6">
      <w:pPr>
        <w:pStyle w:val="B3"/>
      </w:pPr>
      <w:r w:rsidRPr="00F537EB">
        <w:t>3&gt;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w:t>
      </w:r>
      <w:r w:rsidRPr="00901DE6">
        <w:rPr>
          <w:highlight w:val="yellow"/>
        </w:rPr>
        <w:t>handover failure</w:t>
      </w:r>
      <w:r w:rsidRPr="00F537EB">
        <w:t>;</w:t>
      </w:r>
    </w:p>
    <w:p w14:paraId="588C97AF" w14:textId="77777777" w:rsidR="00901DE6" w:rsidRPr="00F537EB" w:rsidRDefault="00901DE6" w:rsidP="00901DE6">
      <w:pPr>
        <w:pStyle w:val="B3"/>
      </w:pPr>
      <w:r w:rsidRPr="00F537EB">
        <w:lastRenderedPageBreak/>
        <w:t>3&gt;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24A3E905" w14:textId="77777777" w:rsidR="00901DE6" w:rsidRPr="00F537EB" w:rsidRDefault="00901DE6" w:rsidP="00901DE6">
      <w:pPr>
        <w:pStyle w:val="B3"/>
      </w:pPr>
      <w:r w:rsidRPr="00F537EB">
        <w:t>3&gt;</w:t>
      </w:r>
      <w:r w:rsidRPr="00F537EB">
        <w:tab/>
        <w:t xml:space="preserve">for each of the configured </w:t>
      </w:r>
      <w:r w:rsidRPr="00F537EB">
        <w:rPr>
          <w:i/>
        </w:rPr>
        <w:t>measObjectNR</w:t>
      </w:r>
      <w:r w:rsidRPr="00F537EB">
        <w:t xml:space="preserve"> in which measurements are available;</w:t>
      </w:r>
    </w:p>
    <w:p w14:paraId="3F2F337E" w14:textId="77777777" w:rsidR="00901DE6" w:rsidRPr="00F537EB" w:rsidRDefault="00901DE6" w:rsidP="00901DE6">
      <w:pPr>
        <w:pStyle w:val="B4"/>
      </w:pPr>
      <w:r w:rsidRPr="00F537EB">
        <w:t>4&gt;</w:t>
      </w:r>
      <w:r w:rsidRPr="00F537EB">
        <w:tab/>
        <w:t>if the SS/PBCH block-based measurement quantities are available;</w:t>
      </w:r>
    </w:p>
    <w:p w14:paraId="10D737FA" w14:textId="77777777" w:rsidR="00901DE6" w:rsidRPr="00F537EB" w:rsidRDefault="00901DE6" w:rsidP="00901DE6">
      <w:pPr>
        <w:pStyle w:val="B5"/>
      </w:pPr>
      <w:r w:rsidRPr="00F537EB">
        <w:t>5&gt;</w:t>
      </w:r>
      <w:r w:rsidRPr="00F537EB">
        <w:tab/>
        <w:t xml:space="preserve">set the measResultListNR in measResultNeighCells to include all the available measurement quantities of the best measured cells associated to the measObjectNR,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w:t>
      </w:r>
      <w:r w:rsidRPr="00901DE6">
        <w:rPr>
          <w:highlight w:val="yellow"/>
        </w:rPr>
        <w:t>handover failure</w:t>
      </w:r>
      <w:r w:rsidRPr="00F537EB">
        <w:t>;</w:t>
      </w:r>
    </w:p>
    <w:p w14:paraId="2B8B2513" w14:textId="77777777" w:rsidR="00901DE6" w:rsidRPr="00F537EB" w:rsidRDefault="00901DE6" w:rsidP="00901DE6">
      <w:pPr>
        <w:pStyle w:val="B6"/>
      </w:pPr>
      <w:r w:rsidRPr="00F537EB">
        <w:t>6&gt;</w:t>
      </w:r>
      <w:r w:rsidRPr="00F537EB">
        <w:tab/>
        <w:t>for each neighbour cell included, include the optional fields that are available;</w:t>
      </w:r>
    </w:p>
    <w:p w14:paraId="141A06AC" w14:textId="77777777" w:rsidR="00901DE6" w:rsidRPr="00F537EB" w:rsidRDefault="00901DE6" w:rsidP="00901DE6">
      <w:pPr>
        <w:pStyle w:val="B4"/>
      </w:pPr>
      <w:r w:rsidRPr="00F537EB">
        <w:t>4&gt;</w:t>
      </w:r>
      <w:r w:rsidRPr="00F537EB">
        <w:tab/>
        <w:t>if the CSI-RS based measurement quantities are available;</w:t>
      </w:r>
    </w:p>
    <w:p w14:paraId="457EB3E0" w14:textId="77777777" w:rsidR="00901DE6" w:rsidRPr="00F537EB" w:rsidRDefault="00901DE6" w:rsidP="00901DE6">
      <w:pPr>
        <w:pStyle w:val="B5"/>
      </w:pPr>
      <w:r w:rsidRPr="00F537EB">
        <w:t>5&gt;</w:t>
      </w:r>
      <w:r w:rsidRPr="00F537EB">
        <w:tab/>
        <w:t xml:space="preserve">set the measResultListNR in measResultNeighCells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w:t>
      </w:r>
      <w:r w:rsidRPr="00901DE6">
        <w:rPr>
          <w:highlight w:val="yellow"/>
        </w:rPr>
        <w:t>handover failure</w:t>
      </w:r>
      <w:r w:rsidRPr="00F537EB">
        <w:t>;</w:t>
      </w:r>
    </w:p>
    <w:p w14:paraId="28C7657A" w14:textId="77777777" w:rsidR="00901DE6" w:rsidRPr="00F537EB" w:rsidRDefault="00901DE6" w:rsidP="00901DE6">
      <w:pPr>
        <w:pStyle w:val="B6"/>
      </w:pPr>
      <w:r w:rsidRPr="00F537EB">
        <w:t>6&gt;</w:t>
      </w:r>
      <w:r w:rsidRPr="00F537EB">
        <w:tab/>
        <w:t>for each neighbour cell included, include the optional fields that are available;</w:t>
      </w:r>
    </w:p>
    <w:p w14:paraId="048CCFA4" w14:textId="77777777" w:rsidR="00901DE6" w:rsidRPr="00F537EB" w:rsidRDefault="00901DE6" w:rsidP="00901DE6">
      <w:pPr>
        <w:pStyle w:val="B3"/>
      </w:pPr>
      <w:r w:rsidRPr="00F537EB">
        <w:t>3&gt;</w:t>
      </w:r>
      <w:r w:rsidRPr="00F537EB">
        <w:tab/>
        <w:t>for each of the configured EUTRA frequencies in which measurements are available;</w:t>
      </w:r>
    </w:p>
    <w:p w14:paraId="290683A5" w14:textId="77777777" w:rsidR="00901DE6" w:rsidRPr="00F537EB" w:rsidRDefault="00901DE6" w:rsidP="00901DE6">
      <w:pPr>
        <w:pStyle w:val="B4"/>
      </w:pPr>
      <w:r w:rsidRPr="00F537EB">
        <w:t>4&gt;</w:t>
      </w:r>
      <w:r w:rsidRPr="00F537EB">
        <w:tab/>
        <w:t xml:space="preserve">set the </w:t>
      </w:r>
      <w:r w:rsidRPr="00F537EB">
        <w:rPr>
          <w:i/>
        </w:rPr>
        <w:t>measResultListEUTRA</w:t>
      </w:r>
      <w:r w:rsidRPr="00F537EB">
        <w:t xml:space="preserve"> in </w:t>
      </w:r>
      <w:r w:rsidRPr="00F537EB">
        <w:rPr>
          <w:i/>
        </w:rPr>
        <w:t>measResultNeighCells</w:t>
      </w:r>
      <w:r w:rsidRPr="00F537EB">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9F52C33" w14:textId="77777777" w:rsidR="00901DE6" w:rsidRPr="00F537EB" w:rsidRDefault="00901DE6" w:rsidP="00901DE6">
      <w:pPr>
        <w:pStyle w:val="B5"/>
      </w:pPr>
      <w:r w:rsidRPr="00F537EB">
        <w:t>5&gt;</w:t>
      </w:r>
      <w:r w:rsidRPr="00F537EB">
        <w:tab/>
        <w:t>for each neighbour cell included, include the optional fields that are available;</w:t>
      </w:r>
    </w:p>
    <w:p w14:paraId="4DADA9DF" w14:textId="77777777" w:rsidR="00901DE6" w:rsidRPr="00F537EB" w:rsidRDefault="00901DE6" w:rsidP="00901DE6">
      <w:pPr>
        <w:pStyle w:val="NO"/>
      </w:pPr>
      <w:r w:rsidRPr="00F537EB">
        <w:t>NOTE 0:</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A5AA7E8" w14:textId="77777777" w:rsidR="00901DE6" w:rsidRPr="00F537EB" w:rsidRDefault="00901DE6" w:rsidP="00901DE6">
      <w:pPr>
        <w:pStyle w:val="B3"/>
        <w:rPr>
          <w:rFonts w:eastAsiaTheme="minorEastAsia"/>
        </w:rPr>
      </w:pPr>
      <w:r w:rsidRPr="00F537EB">
        <w:t>3&gt;</w:t>
      </w:r>
      <w:r w:rsidRPr="00F537EB">
        <w:tab/>
        <w:t xml:space="preserve">if detailed location information is available, set the content of the </w:t>
      </w:r>
      <w:r w:rsidRPr="00F537EB">
        <w:rPr>
          <w:i/>
        </w:rPr>
        <w:t xml:space="preserve">LocationInfo </w:t>
      </w:r>
      <w:r w:rsidRPr="00F537EB">
        <w:t>as follows:</w:t>
      </w:r>
    </w:p>
    <w:p w14:paraId="22E8253B" w14:textId="77777777" w:rsidR="00901DE6" w:rsidRPr="00F537EB" w:rsidRDefault="00901DE6" w:rsidP="00901DE6">
      <w:pPr>
        <w:pStyle w:val="B4"/>
        <w:rPr>
          <w:rFonts w:eastAsiaTheme="minorEastAsia"/>
        </w:rPr>
      </w:pPr>
      <w:r w:rsidRPr="00F537EB">
        <w:t>4&gt;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3EE919E2" w14:textId="77777777" w:rsidR="00901DE6" w:rsidRPr="00F537EB" w:rsidRDefault="00901DE6" w:rsidP="00901DE6">
      <w:pPr>
        <w:pStyle w:val="B4"/>
      </w:pPr>
      <w:r w:rsidRPr="00F537EB">
        <w:t>4&gt;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0F92B797" w14:textId="77777777" w:rsidR="00901DE6" w:rsidRPr="00F537EB" w:rsidRDefault="00901DE6" w:rsidP="00901DE6">
      <w:pPr>
        <w:pStyle w:val="B4"/>
      </w:pPr>
      <w:r w:rsidRPr="00F537EB">
        <w:t>4&gt;</w:t>
      </w:r>
      <w:r w:rsidRPr="00F537EB">
        <w:tab/>
        <w:t xml:space="preserve">if available, set the </w:t>
      </w:r>
      <w:r w:rsidRPr="00F537EB">
        <w:rPr>
          <w:i/>
        </w:rPr>
        <w:t>wlan-LocationInfo</w:t>
      </w:r>
      <w:r w:rsidRPr="00F537EB">
        <w:t xml:space="preserve"> to include the WLAN measurement results, in order of decreasing RSSI for WLAN APs;</w:t>
      </w:r>
    </w:p>
    <w:p w14:paraId="0A99D016" w14:textId="77777777" w:rsidR="00901DE6" w:rsidRPr="00F537EB" w:rsidRDefault="00901DE6" w:rsidP="00901DE6">
      <w:pPr>
        <w:pStyle w:val="B4"/>
      </w:pPr>
      <w:r w:rsidRPr="00F537EB">
        <w:t>4&gt;</w:t>
      </w:r>
      <w:r w:rsidRPr="00F537EB">
        <w:tab/>
        <w:t xml:space="preserve">if available, set the </w:t>
      </w:r>
      <w:r w:rsidRPr="00F537EB">
        <w:rPr>
          <w:i/>
        </w:rPr>
        <w:t>sensor-LocationInfo</w:t>
      </w:r>
      <w:r w:rsidRPr="00F537EB">
        <w:t xml:space="preserve"> to include the sensor measurement results;</w:t>
      </w:r>
    </w:p>
    <w:p w14:paraId="49D08042" w14:textId="77777777" w:rsidR="00901DE6" w:rsidRPr="00F537EB" w:rsidRDefault="00901DE6" w:rsidP="00901DE6">
      <w:pPr>
        <w:pStyle w:val="B3"/>
      </w:pPr>
      <w:r w:rsidRPr="00F537EB">
        <w:t>3&gt;</w:t>
      </w:r>
      <w:r w:rsidRPr="00F537EB">
        <w:tab/>
        <w:t xml:space="preserve">set the </w:t>
      </w:r>
      <w:r w:rsidRPr="00F537EB">
        <w:rPr>
          <w:i/>
        </w:rPr>
        <w:t>failedPCellId</w:t>
      </w:r>
      <w:r w:rsidRPr="00F537EB">
        <w:t xml:space="preserve"> to the global cell identity and tracking area code, if available, and otherwise to the physical cell identity and carrier frequency of the target PCell of the failed handover;</w:t>
      </w:r>
    </w:p>
    <w:p w14:paraId="5ED53A84" w14:textId="77777777" w:rsidR="00901DE6" w:rsidRPr="00F537EB" w:rsidRDefault="00901DE6" w:rsidP="00901DE6">
      <w:pPr>
        <w:pStyle w:val="B3"/>
      </w:pPr>
      <w:r w:rsidRPr="00F537EB">
        <w:t>3&gt;</w:t>
      </w:r>
      <w:r w:rsidRPr="00F537EB">
        <w:tab/>
        <w:t xml:space="preserve">include </w:t>
      </w:r>
      <w:r w:rsidRPr="00F537EB">
        <w:rPr>
          <w:i/>
        </w:rPr>
        <w:t>previousPCellId</w:t>
      </w:r>
      <w:r w:rsidRPr="00F537EB">
        <w:t xml:space="preserve"> and set it to the global cell identity and tracking area code of the PCell where the last </w:t>
      </w:r>
      <w:r w:rsidRPr="00F537EB">
        <w:rPr>
          <w:i/>
        </w:rPr>
        <w:t>RRCReconfiguration</w:t>
      </w:r>
      <w:r w:rsidRPr="00F537EB">
        <w:t xml:space="preserve"> message including </w:t>
      </w:r>
      <w:r w:rsidRPr="00F537EB">
        <w:rPr>
          <w:i/>
        </w:rPr>
        <w:t>reconfigurationWithSync</w:t>
      </w:r>
      <w:r w:rsidRPr="00F537EB">
        <w:t xml:space="preserve"> was received;</w:t>
      </w:r>
    </w:p>
    <w:p w14:paraId="3532D24A" w14:textId="77777777" w:rsidR="00901DE6" w:rsidRPr="00F537EB" w:rsidRDefault="00901DE6" w:rsidP="00901DE6">
      <w:pPr>
        <w:pStyle w:val="B3"/>
      </w:pPr>
      <w:r w:rsidRPr="00F537EB">
        <w:t>3&gt;</w:t>
      </w:r>
      <w:r w:rsidRPr="00F537EB">
        <w:tab/>
        <w:t xml:space="preserve">set the </w:t>
      </w:r>
      <w:r w:rsidRPr="00F537EB">
        <w:rPr>
          <w:i/>
        </w:rPr>
        <w:t>timeConnFailure</w:t>
      </w:r>
      <w:r w:rsidRPr="00F537EB">
        <w:t xml:space="preserve"> to the elapsed time since reception of the last </w:t>
      </w:r>
      <w:r w:rsidRPr="00F537EB">
        <w:rPr>
          <w:i/>
        </w:rPr>
        <w:t>RRCReconfiguration</w:t>
      </w:r>
      <w:r w:rsidRPr="00F537EB">
        <w:t xml:space="preserve"> message including the </w:t>
      </w:r>
      <w:r w:rsidRPr="00F537EB">
        <w:rPr>
          <w:i/>
        </w:rPr>
        <w:t>reconfigurationWithSync</w:t>
      </w:r>
      <w:r w:rsidRPr="00F537EB">
        <w:t>;</w:t>
      </w:r>
    </w:p>
    <w:p w14:paraId="79BA2FC7" w14:textId="77777777" w:rsidR="00901DE6" w:rsidRPr="00F537EB" w:rsidRDefault="00901DE6" w:rsidP="00901DE6">
      <w:pPr>
        <w:pStyle w:val="B3"/>
      </w:pPr>
      <w:r w:rsidRPr="00F537EB">
        <w:t>3&gt;</w:t>
      </w:r>
      <w:r w:rsidRPr="00F537EB">
        <w:tab/>
        <w:t xml:space="preserve">set the </w:t>
      </w:r>
      <w:r w:rsidRPr="00F537EB">
        <w:rPr>
          <w:i/>
        </w:rPr>
        <w:t>connectionFailureType</w:t>
      </w:r>
      <w:r w:rsidRPr="00F537EB">
        <w:t xml:space="preserve"> to </w:t>
      </w:r>
      <w:r w:rsidRPr="00F537EB">
        <w:rPr>
          <w:i/>
        </w:rPr>
        <w:t>hof</w:t>
      </w:r>
      <w:r w:rsidRPr="00F537EB">
        <w:t>;</w:t>
      </w:r>
    </w:p>
    <w:p w14:paraId="76C7EFC2" w14:textId="77777777" w:rsidR="00901DE6" w:rsidRPr="00F537EB" w:rsidRDefault="00901DE6" w:rsidP="00901DE6">
      <w:pPr>
        <w:pStyle w:val="B3"/>
      </w:pPr>
      <w:r w:rsidRPr="00F537EB">
        <w:t>3&gt;</w:t>
      </w:r>
      <w:r w:rsidRPr="00F537EB">
        <w:tab/>
        <w:t xml:space="preserve">set the </w:t>
      </w:r>
      <w:r w:rsidRPr="00F537EB">
        <w:rPr>
          <w:i/>
        </w:rPr>
        <w:t>c-RNTI</w:t>
      </w:r>
      <w:r w:rsidRPr="00F537EB">
        <w:t xml:space="preserve"> to the C-RNTI used in the source PCell;</w:t>
      </w:r>
    </w:p>
    <w:p w14:paraId="6F45D917" w14:textId="77777777" w:rsidR="00901DE6" w:rsidRPr="00F537EB" w:rsidRDefault="00901DE6" w:rsidP="00901DE6">
      <w:pPr>
        <w:pStyle w:val="B3"/>
      </w:pPr>
      <w:r w:rsidRPr="00F537EB">
        <w:t>3&gt;</w:t>
      </w:r>
      <w:r w:rsidRPr="00F537EB">
        <w:tab/>
        <w:t xml:space="preserve">set the </w:t>
      </w:r>
      <w:r w:rsidRPr="00F537EB">
        <w:rPr>
          <w:i/>
        </w:rPr>
        <w:t xml:space="preserve">absoluteFrequencyPointA </w:t>
      </w:r>
      <w:r w:rsidRPr="00F537EB">
        <w:t>to indicate the absolute frequency of the reference resource block associated to the random-access resources;</w:t>
      </w:r>
    </w:p>
    <w:p w14:paraId="65A62BAF" w14:textId="77777777" w:rsidR="00901DE6" w:rsidRPr="00F537EB" w:rsidRDefault="00901DE6" w:rsidP="00901DE6">
      <w:pPr>
        <w:pStyle w:val="B3"/>
      </w:pPr>
      <w:r w:rsidRPr="00F537EB">
        <w:t>3&gt;</w:t>
      </w:r>
      <w:r w:rsidRPr="00F537EB">
        <w:tab/>
        <w:t xml:space="preserve">set the </w:t>
      </w:r>
      <w:r w:rsidRPr="00F537EB">
        <w:rPr>
          <w:i/>
        </w:rPr>
        <w:t>locationAndBandwidth</w:t>
      </w:r>
      <w:r w:rsidRPr="00F537EB">
        <w:t xml:space="preserve"> and</w:t>
      </w:r>
      <w:r w:rsidRPr="00F537EB">
        <w:rPr>
          <w:i/>
        </w:rPr>
        <w:t xml:space="preserve"> subcarrierSpacing </w:t>
      </w:r>
      <w:r w:rsidRPr="00F537EB">
        <w:t>associated to the UL BWP of the random-access resources;</w:t>
      </w:r>
    </w:p>
    <w:p w14:paraId="32E6BACE" w14:textId="77777777" w:rsidR="00901DE6" w:rsidRPr="00F537EB" w:rsidRDefault="00901DE6" w:rsidP="00901DE6">
      <w:pPr>
        <w:pStyle w:val="B3"/>
        <w:rPr>
          <w:lang w:eastAsia="ko-KR"/>
        </w:rPr>
      </w:pPr>
      <w:r w:rsidRPr="00F537EB">
        <w:lastRenderedPageBreak/>
        <w:t>3&gt;</w:t>
      </w:r>
      <w:r w:rsidRPr="00F537EB">
        <w:tab/>
      </w:r>
      <w:r w:rsidRPr="00F537EB">
        <w:rPr>
          <w:lang w:eastAsia="ko-KR"/>
        </w:rPr>
        <w:t xml:space="preserve">set the </w:t>
      </w:r>
      <w:r w:rsidRPr="00F537EB">
        <w:rPr>
          <w:i/>
          <w:lang w:eastAsia="ko-KR"/>
        </w:rPr>
        <w:t>msg1-FrequencyStart, msg1-FDM</w:t>
      </w:r>
      <w:r w:rsidRPr="00F537EB">
        <w:rPr>
          <w:lang w:eastAsia="ko-KR"/>
        </w:rPr>
        <w:t xml:space="preserve"> and</w:t>
      </w:r>
      <w:r w:rsidRPr="00F537EB">
        <w:rPr>
          <w:i/>
          <w:lang w:eastAsia="ko-KR"/>
        </w:rPr>
        <w:t xml:space="preserve"> msg1-SubcarrierSpacing </w:t>
      </w:r>
      <w:r w:rsidRPr="00F537EB">
        <w:rPr>
          <w:lang w:eastAsia="ko-KR"/>
        </w:rPr>
        <w:t>associated to the random-access resources;</w:t>
      </w:r>
    </w:p>
    <w:p w14:paraId="58994FB2" w14:textId="77777777" w:rsidR="00901DE6" w:rsidRPr="00F537EB" w:rsidRDefault="00901DE6" w:rsidP="00901DE6">
      <w:pPr>
        <w:pStyle w:val="B3"/>
      </w:pPr>
      <w:r w:rsidRPr="00F537EB">
        <w:rPr>
          <w:lang w:eastAsia="ko-KR"/>
        </w:rPr>
        <w:t>3&gt;</w:t>
      </w:r>
      <w:r w:rsidRPr="00F537EB">
        <w:rPr>
          <w:lang w:eastAsia="ko-KR"/>
        </w:rPr>
        <w:tab/>
        <w:t xml:space="preserve">set </w:t>
      </w:r>
      <w:r w:rsidRPr="00F537EB">
        <w:rPr>
          <w:rFonts w:eastAsia="DengXian"/>
          <w:i/>
        </w:rPr>
        <w:t>perRAInfoList</w:t>
      </w:r>
      <w:r w:rsidRPr="00F537EB">
        <w:rPr>
          <w:rFonts w:eastAsia="DengXian"/>
        </w:rPr>
        <w:t xml:space="preserve"> to indicate random access failure information as specified in 5.3.10.3;</w:t>
      </w:r>
    </w:p>
    <w:p w14:paraId="0C9337DC" w14:textId="77777777" w:rsidR="00901DE6" w:rsidRPr="00F537EB" w:rsidRDefault="00901DE6" w:rsidP="00901DE6">
      <w:pPr>
        <w:pStyle w:val="B2"/>
      </w:pPr>
      <w:r w:rsidRPr="00F537EB">
        <w:t>2&gt;</w:t>
      </w:r>
      <w:r w:rsidRPr="00F537EB">
        <w:tab/>
        <w:t xml:space="preserve">if </w:t>
      </w:r>
      <w:r w:rsidRPr="00F537EB">
        <w:rPr>
          <w:i/>
        </w:rPr>
        <w:t>dapsConfig</w:t>
      </w:r>
      <w:r w:rsidRPr="00F537EB">
        <w:t xml:space="preserve"> is configured for any DRB, </w:t>
      </w:r>
      <w:r w:rsidRPr="00F537EB">
        <w:rPr>
          <w:rFonts w:eastAsia="Batang"/>
          <w:noProof/>
        </w:rPr>
        <w:t xml:space="preserve">and </w:t>
      </w:r>
      <w:r w:rsidRPr="00F537EB">
        <w:t xml:space="preserve">radio link failure is not detected in the source PCell, according to </w:t>
      </w:r>
      <w:r w:rsidRPr="00F537EB">
        <w:rPr>
          <w:lang w:eastAsia="zh-CN"/>
        </w:rPr>
        <w:t xml:space="preserve">subclause </w:t>
      </w:r>
      <w:r w:rsidRPr="00F537EB">
        <w:t>5.3.10.3</w:t>
      </w:r>
      <w:r w:rsidRPr="00F537EB">
        <w:rPr>
          <w:rFonts w:eastAsia="Batang"/>
          <w:noProof/>
        </w:rPr>
        <w:t>:</w:t>
      </w:r>
    </w:p>
    <w:p w14:paraId="06D29E62" w14:textId="77777777" w:rsidR="00901DE6" w:rsidRPr="00F537EB" w:rsidRDefault="00901DE6" w:rsidP="00901DE6">
      <w:pPr>
        <w:pStyle w:val="B3"/>
        <w:rPr>
          <w:lang w:eastAsia="zh-CN"/>
        </w:rPr>
      </w:pPr>
      <w:r w:rsidRPr="00F537EB">
        <w:rPr>
          <w:lang w:eastAsia="zh-CN"/>
        </w:rPr>
        <w:t>3&gt;</w:t>
      </w:r>
      <w:r w:rsidRPr="00F537EB">
        <w:rPr>
          <w:lang w:eastAsia="zh-CN"/>
        </w:rPr>
        <w:tab/>
        <w:t>release target PCell configuration;</w:t>
      </w:r>
    </w:p>
    <w:p w14:paraId="5912D690" w14:textId="77777777" w:rsidR="00901DE6" w:rsidRPr="00F537EB" w:rsidRDefault="00901DE6" w:rsidP="00901DE6">
      <w:pPr>
        <w:pStyle w:val="B3"/>
      </w:pPr>
      <w:r w:rsidRPr="00F537EB">
        <w:t>3&gt;</w:t>
      </w:r>
      <w:r w:rsidRPr="00F537EB">
        <w:tab/>
        <w:t>reset target MAC and release the target MAC configuration;</w:t>
      </w:r>
    </w:p>
    <w:p w14:paraId="42BE3EA9" w14:textId="77777777" w:rsidR="00901DE6" w:rsidRPr="00F537EB" w:rsidRDefault="00901DE6" w:rsidP="00901DE6">
      <w:pPr>
        <w:pStyle w:val="B3"/>
      </w:pPr>
      <w:r w:rsidRPr="00F537EB">
        <w:t>3&gt;</w:t>
      </w:r>
      <w:r w:rsidRPr="00F537EB">
        <w:tab/>
        <w:t>for each DRB with a DAPS PDCP entity:</w:t>
      </w:r>
    </w:p>
    <w:p w14:paraId="1776A5E6" w14:textId="77777777" w:rsidR="00901DE6" w:rsidRPr="00F537EB" w:rsidRDefault="00901DE6" w:rsidP="00901DE6">
      <w:pPr>
        <w:pStyle w:val="B4"/>
      </w:pPr>
      <w:r w:rsidRPr="00F537EB">
        <w:t>4&gt;</w:t>
      </w:r>
      <w:r w:rsidRPr="00F537EB">
        <w:tab/>
        <w:t>release the RLC entity and the associated logical channel for the target;</w:t>
      </w:r>
    </w:p>
    <w:p w14:paraId="3DC72D7D" w14:textId="77777777" w:rsidR="00901DE6" w:rsidRPr="00F537EB" w:rsidRDefault="00901DE6" w:rsidP="00901DE6">
      <w:pPr>
        <w:pStyle w:val="B4"/>
      </w:pPr>
      <w:r w:rsidRPr="00F537EB">
        <w:t>4&gt;</w:t>
      </w:r>
      <w:r w:rsidRPr="00F537EB">
        <w:tab/>
        <w:t>reconfigure the PDCP entity to normal PDCP as specified in TS 38.323 [5];</w:t>
      </w:r>
    </w:p>
    <w:p w14:paraId="1D28F273" w14:textId="77777777" w:rsidR="00901DE6" w:rsidRPr="00F537EB" w:rsidRDefault="00901DE6" w:rsidP="00901DE6">
      <w:pPr>
        <w:pStyle w:val="B3"/>
      </w:pPr>
      <w:r w:rsidRPr="00F537EB">
        <w:t>3&gt;</w:t>
      </w:r>
      <w:r w:rsidRPr="00F537EB">
        <w:tab/>
        <w:t>for each SRB:</w:t>
      </w:r>
    </w:p>
    <w:p w14:paraId="46E9D7AE" w14:textId="77777777" w:rsidR="00901DE6" w:rsidRPr="00F537EB" w:rsidRDefault="00901DE6" w:rsidP="00901DE6">
      <w:pPr>
        <w:pStyle w:val="B4"/>
      </w:pPr>
      <w:r w:rsidRPr="00F537EB">
        <w:t>4&gt;</w:t>
      </w:r>
      <w:r w:rsidRPr="00F537EB">
        <w:tab/>
        <w:t xml:space="preserve">if the </w:t>
      </w:r>
      <w:r w:rsidRPr="00F537EB">
        <w:rPr>
          <w:i/>
          <w:iCs/>
        </w:rPr>
        <w:t>masterKeyUpdate</w:t>
      </w:r>
      <w:r w:rsidRPr="00F537EB">
        <w:t xml:space="preserve"> was not received:</w:t>
      </w:r>
    </w:p>
    <w:p w14:paraId="14040701" w14:textId="77777777" w:rsidR="00901DE6" w:rsidRPr="00F537EB" w:rsidRDefault="00901DE6" w:rsidP="00901DE6">
      <w:pPr>
        <w:pStyle w:val="B5"/>
      </w:pPr>
      <w:r w:rsidRPr="00F537EB">
        <w:t>5&gt;</w:t>
      </w:r>
      <w:r w:rsidRPr="00F537EB">
        <w:tab/>
        <w:t>configure the PDCP entity for the source with the same state variables as the PDCP entity for the target;</w:t>
      </w:r>
    </w:p>
    <w:p w14:paraId="798D6E34" w14:textId="77777777" w:rsidR="00901DE6" w:rsidRPr="00F537EB" w:rsidRDefault="00901DE6" w:rsidP="00901DE6">
      <w:pPr>
        <w:pStyle w:val="B4"/>
      </w:pPr>
      <w:r w:rsidRPr="00F537EB">
        <w:t>4&gt;</w:t>
      </w:r>
      <w:r w:rsidRPr="00F537EB">
        <w:tab/>
        <w:t>release the PDCP entity for the target;</w:t>
      </w:r>
    </w:p>
    <w:p w14:paraId="41C9AD9D" w14:textId="77777777" w:rsidR="00901DE6" w:rsidRPr="00F537EB" w:rsidRDefault="00901DE6" w:rsidP="00901DE6">
      <w:pPr>
        <w:pStyle w:val="B4"/>
      </w:pPr>
      <w:r w:rsidRPr="00F537EB">
        <w:t>4&gt;</w:t>
      </w:r>
      <w:r w:rsidRPr="00F537EB">
        <w:tab/>
        <w:t>release the RLC entity and the associated logical channel for the target;</w:t>
      </w:r>
    </w:p>
    <w:p w14:paraId="71162916" w14:textId="77777777" w:rsidR="00901DE6" w:rsidRPr="00F537EB" w:rsidRDefault="00901DE6" w:rsidP="00901DE6">
      <w:pPr>
        <w:pStyle w:val="B3"/>
      </w:pPr>
      <w:r w:rsidRPr="00F537EB">
        <w:t>3&gt;</w:t>
      </w:r>
      <w:r w:rsidRPr="00F537EB">
        <w:tab/>
        <w:t>release the physical channel configuration for the target;</w:t>
      </w:r>
    </w:p>
    <w:p w14:paraId="7A333503" w14:textId="77777777" w:rsidR="00901DE6" w:rsidRPr="00F537EB" w:rsidRDefault="00901DE6" w:rsidP="00901DE6">
      <w:pPr>
        <w:pStyle w:val="B3"/>
      </w:pPr>
      <w:bookmarkStart w:id="5" w:name="_Hlk34244100"/>
      <w:r w:rsidRPr="00F537EB">
        <w:t>3&gt;</w:t>
      </w:r>
      <w:r w:rsidRPr="00F537EB">
        <w:tab/>
        <w:t>revert back to the SDAP configuration used in the source;</w:t>
      </w:r>
    </w:p>
    <w:bookmarkEnd w:id="5"/>
    <w:p w14:paraId="1985B665" w14:textId="77777777" w:rsidR="00901DE6" w:rsidRPr="00F537EB" w:rsidRDefault="00901DE6" w:rsidP="00901DE6">
      <w:pPr>
        <w:pStyle w:val="B3"/>
        <w:rPr>
          <w:lang w:eastAsia="zh-CN"/>
        </w:rPr>
      </w:pPr>
      <w:r w:rsidRPr="00F537EB">
        <w:t>3&gt;</w:t>
      </w:r>
      <w:r w:rsidRPr="00F537EB">
        <w:tab/>
        <w:t>discard the keys used in target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39B2EF5F" w14:textId="77777777" w:rsidR="00901DE6" w:rsidRPr="00F537EB" w:rsidRDefault="00901DE6" w:rsidP="00901DE6">
      <w:pPr>
        <w:pStyle w:val="B3"/>
      </w:pPr>
      <w:r w:rsidRPr="00F537EB">
        <w:rPr>
          <w:lang w:eastAsia="zh-CN"/>
        </w:rPr>
        <w:t>3&gt;</w:t>
      </w:r>
      <w:r w:rsidRPr="00F537EB">
        <w:rPr>
          <w:lang w:eastAsia="zh-CN"/>
        </w:rPr>
        <w:tab/>
      </w:r>
      <w:r w:rsidRPr="00F537EB">
        <w:t>resume suspended SRBs in the source;</w:t>
      </w:r>
    </w:p>
    <w:p w14:paraId="2095EF92" w14:textId="77777777" w:rsidR="00901DE6" w:rsidRPr="00F537EB" w:rsidRDefault="00901DE6" w:rsidP="00901DE6">
      <w:pPr>
        <w:pStyle w:val="B3"/>
      </w:pPr>
      <w:r w:rsidRPr="00F537EB">
        <w:t>3&gt;</w:t>
      </w:r>
      <w:r w:rsidRPr="00F537EB">
        <w:tab/>
        <w:t>for each DRB without a DAPS PDCP entity:</w:t>
      </w:r>
    </w:p>
    <w:p w14:paraId="331488A2" w14:textId="77777777" w:rsidR="00901DE6" w:rsidRPr="00F537EB" w:rsidRDefault="00901DE6" w:rsidP="00901DE6">
      <w:pPr>
        <w:pStyle w:val="B4"/>
      </w:pPr>
      <w:r w:rsidRPr="00F537EB">
        <w:t>4&gt;</w:t>
      </w:r>
      <w:r w:rsidRPr="00F537EB">
        <w:tab/>
        <w:t>revert back to the UE configuration used for the DRB in the source, includes PDCP, RLC states variables, the security configuration and the data stored in transmission and reception buffers in PDCP and RLC entities ;</w:t>
      </w:r>
    </w:p>
    <w:p w14:paraId="35CA8B77" w14:textId="77777777" w:rsidR="00901DE6" w:rsidRPr="00F537EB" w:rsidRDefault="00901DE6" w:rsidP="00901DE6">
      <w:pPr>
        <w:pStyle w:val="B3"/>
        <w:rPr>
          <w:lang w:eastAsia="zh-CN"/>
        </w:rPr>
      </w:pPr>
      <w:r w:rsidRPr="00F537EB">
        <w:t>3&gt;</w:t>
      </w:r>
      <w:r w:rsidRPr="00F537EB">
        <w:tab/>
        <w:t>revert back to the UE RRM configuration used in the source;</w:t>
      </w:r>
    </w:p>
    <w:p w14:paraId="36551B30" w14:textId="77777777" w:rsidR="00901DE6" w:rsidRPr="00F537EB" w:rsidRDefault="00901DE6" w:rsidP="00901DE6">
      <w:pPr>
        <w:pStyle w:val="B3"/>
        <w:rPr>
          <w:lang w:eastAsia="zh-CN"/>
        </w:rPr>
      </w:pPr>
      <w:r w:rsidRPr="00F537EB">
        <w:rPr>
          <w:lang w:eastAsia="zh-CN"/>
        </w:rPr>
        <w:t>3&gt;</w:t>
      </w:r>
      <w:r w:rsidRPr="00F537EB">
        <w:rPr>
          <w:lang w:eastAsia="zh-CN"/>
        </w:rPr>
        <w:tab/>
        <w:t>initiate the failure information procedure as specified in subclause 5.7.5 to report DAPS handover failure.</w:t>
      </w:r>
    </w:p>
    <w:p w14:paraId="7A00DACC" w14:textId="77777777" w:rsidR="00901DE6" w:rsidRPr="00F537EB" w:rsidRDefault="00901DE6" w:rsidP="00901DE6">
      <w:pPr>
        <w:pStyle w:val="B2"/>
      </w:pPr>
      <w:r w:rsidRPr="00F537EB">
        <w:rPr>
          <w:lang w:eastAsia="zh-CN"/>
        </w:rPr>
        <w:t>2&gt;</w:t>
      </w:r>
      <w:r w:rsidRPr="00F537EB">
        <w:rPr>
          <w:lang w:eastAsia="zh-CN"/>
        </w:rPr>
        <w:tab/>
        <w:t>else:</w:t>
      </w:r>
    </w:p>
    <w:p w14:paraId="0DD6C690" w14:textId="77777777" w:rsidR="00901DE6" w:rsidRPr="00F537EB" w:rsidRDefault="00901DE6" w:rsidP="00901DE6">
      <w:pPr>
        <w:pStyle w:val="B3"/>
      </w:pPr>
      <w:r w:rsidRPr="00F537EB">
        <w:t>3&gt;</w:t>
      </w:r>
      <w:r w:rsidRPr="00F537EB">
        <w:tab/>
        <w:t>revert back to the UE configuration used in the source PCell;</w:t>
      </w:r>
    </w:p>
    <w:p w14:paraId="038C3EEF" w14:textId="77777777" w:rsidR="00901DE6" w:rsidRPr="00F537EB" w:rsidRDefault="00901DE6" w:rsidP="00901DE6">
      <w:pPr>
        <w:pStyle w:val="B3"/>
        <w:rPr>
          <w:lang w:eastAsia="zh-CN"/>
        </w:rPr>
      </w:pPr>
      <w:r w:rsidRPr="00F537EB">
        <w:rPr>
          <w:lang w:eastAsia="zh-CN"/>
        </w:rPr>
        <w:t>3&gt;</w:t>
      </w:r>
      <w:r w:rsidRPr="00F537EB">
        <w:rPr>
          <w:lang w:eastAsia="zh-CN"/>
        </w:rPr>
        <w:tab/>
      </w:r>
      <w:r w:rsidRPr="00F537EB">
        <w:t>initiate the connection re-establishment procedure as specified in subclause 5.3.7</w:t>
      </w:r>
      <w:r w:rsidRPr="00F537EB">
        <w:rPr>
          <w:lang w:eastAsia="zh-CN"/>
        </w:rPr>
        <w:t>.</w:t>
      </w:r>
    </w:p>
    <w:p w14:paraId="36570847" w14:textId="77777777" w:rsidR="00901DE6" w:rsidRPr="00F537EB" w:rsidRDefault="00901DE6" w:rsidP="00901DE6">
      <w:pPr>
        <w:pStyle w:val="NO"/>
        <w:rPr>
          <w:lang w:eastAsia="zh-CN"/>
        </w:rPr>
      </w:pPr>
      <w:r w:rsidRPr="00F537EB">
        <w:t>NOTE 1:</w:t>
      </w:r>
      <w:r w:rsidRPr="00F537EB">
        <w:tab/>
        <w:t>In the context above, "the UE configuration" includes state variables and parameters of each radio bearer.</w:t>
      </w:r>
    </w:p>
    <w:p w14:paraId="43E56123" w14:textId="77777777" w:rsidR="00901DE6" w:rsidRPr="00F537EB" w:rsidRDefault="00901DE6" w:rsidP="00901DE6">
      <w:pPr>
        <w:pStyle w:val="B1"/>
      </w:pPr>
      <w:r w:rsidRPr="00F537EB">
        <w:t>1&gt;</w:t>
      </w:r>
      <w:r w:rsidRPr="00F537EB">
        <w:tab/>
        <w:t>else if T304 of a secondary cell group expires:</w:t>
      </w:r>
    </w:p>
    <w:p w14:paraId="51CC5148" w14:textId="77777777" w:rsidR="00901DE6" w:rsidRPr="00F537EB" w:rsidRDefault="00901DE6" w:rsidP="00901DE6">
      <w:pPr>
        <w:pStyle w:val="B2"/>
      </w:pPr>
      <w:r w:rsidRPr="00F537EB">
        <w:t>2&gt;</w:t>
      </w:r>
      <w:r w:rsidRPr="00F537EB">
        <w:tab/>
        <w:t>if MCG transmission is not suspended:</w:t>
      </w:r>
    </w:p>
    <w:p w14:paraId="265721A2" w14:textId="77777777" w:rsidR="00901DE6" w:rsidRPr="00F537EB" w:rsidRDefault="00901DE6" w:rsidP="00901DE6">
      <w:pPr>
        <w:pStyle w:val="B3"/>
      </w:pPr>
      <w:r w:rsidRPr="00F537EB">
        <w:t>3&gt;</w:t>
      </w:r>
      <w:r w:rsidRPr="00F537EB">
        <w:tab/>
        <w:t xml:space="preserve">release dedicated preambles provided in </w:t>
      </w:r>
      <w:r w:rsidRPr="00F537EB">
        <w:rPr>
          <w:i/>
        </w:rPr>
        <w:t xml:space="preserve">rach-ConfigDedicated, </w:t>
      </w:r>
      <w:r w:rsidRPr="00F537EB">
        <w:t>if configured;</w:t>
      </w:r>
    </w:p>
    <w:p w14:paraId="77B1FB98" w14:textId="77777777" w:rsidR="00901DE6" w:rsidRPr="00F537EB" w:rsidRDefault="00901DE6" w:rsidP="00901DE6">
      <w:pPr>
        <w:pStyle w:val="B3"/>
        <w:rPr>
          <w:lang w:eastAsia="zh-CN"/>
        </w:rPr>
      </w:pPr>
      <w:r w:rsidRPr="00F537EB">
        <w:rPr>
          <w:lang w:eastAsia="zh-CN"/>
        </w:rPr>
        <w:t>3&gt;</w:t>
      </w:r>
      <w:r w:rsidRPr="00F537EB">
        <w:rPr>
          <w:lang w:eastAsia="zh-CN"/>
        </w:rPr>
        <w:tab/>
        <w:t>initiate the SCG failure information procedure as specified in subclause 5.7.3 to report SCG reconfiguration with sync failure, upon which the RRC reconfiguration procedure ends;</w:t>
      </w:r>
    </w:p>
    <w:p w14:paraId="020DFBD2" w14:textId="77777777" w:rsidR="00901DE6" w:rsidRPr="00F537EB" w:rsidRDefault="00901DE6" w:rsidP="00901DE6">
      <w:pPr>
        <w:pStyle w:val="B2"/>
      </w:pPr>
      <w:r w:rsidRPr="00F537EB">
        <w:t>2&gt;</w:t>
      </w:r>
      <w:r w:rsidRPr="00F537EB">
        <w:tab/>
        <w:t>else:</w:t>
      </w:r>
    </w:p>
    <w:p w14:paraId="6D8255AB" w14:textId="77777777" w:rsidR="00901DE6" w:rsidRPr="00F537EB" w:rsidRDefault="00901DE6" w:rsidP="00901DE6">
      <w:pPr>
        <w:pStyle w:val="B3"/>
        <w:rPr>
          <w:lang w:eastAsia="zh-CN"/>
        </w:rPr>
      </w:pPr>
      <w:r w:rsidRPr="00F537EB">
        <w:rPr>
          <w:lang w:eastAsia="zh-CN"/>
        </w:rPr>
        <w:t>3&gt;</w:t>
      </w:r>
      <w:r w:rsidRPr="00F537EB">
        <w:rPr>
          <w:lang w:eastAsia="zh-CN"/>
        </w:rPr>
        <w:tab/>
      </w:r>
      <w:r w:rsidRPr="00F537EB">
        <w:t>initiate the connection re-establishment procedure as specified in subclause 5.3.7</w:t>
      </w:r>
      <w:r w:rsidRPr="00F537EB">
        <w:rPr>
          <w:lang w:eastAsia="zh-CN"/>
        </w:rPr>
        <w:t>;</w:t>
      </w:r>
    </w:p>
    <w:p w14:paraId="3C1D6BAC" w14:textId="77777777" w:rsidR="00901DE6" w:rsidRPr="00F537EB" w:rsidRDefault="00901DE6" w:rsidP="00901DE6">
      <w:pPr>
        <w:pStyle w:val="B1"/>
      </w:pPr>
      <w:r w:rsidRPr="00F537EB">
        <w:t>1&gt;</w:t>
      </w:r>
      <w:r w:rsidRPr="00F537EB">
        <w:tab/>
        <w:t xml:space="preserve">else if T304 expires when </w:t>
      </w:r>
      <w:r w:rsidRPr="00F537EB">
        <w:rPr>
          <w:i/>
        </w:rPr>
        <w:t>RRCReconfiguration</w:t>
      </w:r>
      <w:r w:rsidRPr="00F537EB">
        <w:t xml:space="preserve"> is received via other RAT (HO to NR failure):</w:t>
      </w:r>
    </w:p>
    <w:p w14:paraId="4FB87B47" w14:textId="77777777" w:rsidR="00901DE6" w:rsidRPr="00F537EB" w:rsidRDefault="00901DE6" w:rsidP="00901DE6">
      <w:pPr>
        <w:pStyle w:val="B2"/>
      </w:pPr>
      <w:r w:rsidRPr="00F537EB">
        <w:t>2&gt;</w:t>
      </w:r>
      <w:r w:rsidRPr="00F537EB">
        <w:tab/>
        <w:t>reset MAC;</w:t>
      </w:r>
    </w:p>
    <w:p w14:paraId="735E2BCE" w14:textId="77777777" w:rsidR="00901DE6" w:rsidRPr="00F537EB" w:rsidRDefault="00901DE6" w:rsidP="00901DE6">
      <w:pPr>
        <w:pStyle w:val="B2"/>
        <w:rPr>
          <w:lang w:eastAsia="zh-CN"/>
        </w:rPr>
      </w:pPr>
      <w:r w:rsidRPr="00F537EB">
        <w:t>2&gt;</w:t>
      </w:r>
      <w:r w:rsidRPr="00F537EB">
        <w:tab/>
        <w:t>perform the actions defined for this failure case as defined in the specifications applicable for the other RAT.</w:t>
      </w:r>
    </w:p>
    <w:p w14:paraId="3A7CBFF1" w14:textId="3229DA81" w:rsidR="00901DE6" w:rsidRPr="00901DE6" w:rsidRDefault="00901DE6" w:rsidP="00901DE6">
      <w:r>
        <w:rPr>
          <w:rFonts w:hint="eastAsia"/>
        </w:rPr>
        <w:t>-----------------------------------------------</w:t>
      </w:r>
      <w:r w:rsidR="004D7138">
        <w:t>-------------E</w:t>
      </w:r>
      <w:bookmarkStart w:id="6" w:name="_GoBack"/>
      <w:bookmarkEnd w:id="6"/>
      <w:r>
        <w:t>nd of excerpt-----------------------------------------------------------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0289A950" w14:textId="77777777" w:rsidR="00901DE6" w:rsidRDefault="00901DE6" w:rsidP="00901DE6">
      <w:pPr>
        <w:pStyle w:val="observation0"/>
      </w:pPr>
      <w:bookmarkStart w:id="7" w:name="_In-sequence_SDU_delivery"/>
      <w:bookmarkEnd w:id="7"/>
      <w:r>
        <w:t>Proposal 1: RAN2 to confirm the appropriateness of using terminology of “handover failure” rel-16 38.331 spec.</w:t>
      </w:r>
    </w:p>
    <w:p w14:paraId="763108A6" w14:textId="77777777" w:rsidR="00901DE6" w:rsidRDefault="00901DE6" w:rsidP="00901DE6">
      <w:pPr>
        <w:pStyle w:val="observation0"/>
      </w:pPr>
      <w:r>
        <w:t>Proposal 2: RAN2 to agree the one of the solutions:</w:t>
      </w:r>
    </w:p>
    <w:p w14:paraId="5225B70D" w14:textId="77777777" w:rsidR="00901DE6" w:rsidRDefault="00901DE6" w:rsidP="00901DE6">
      <w:pPr>
        <w:pStyle w:val="observation0"/>
        <w:numPr>
          <w:ilvl w:val="0"/>
          <w:numId w:val="27"/>
        </w:numPr>
        <w:ind w:firstLineChars="0"/>
      </w:pPr>
      <w:r>
        <w:t xml:space="preserve">Solution1: Replace the terminology of “handover failure” with “Reconfiguration with sync failure” in rel-16 38.331 spec.  </w:t>
      </w:r>
    </w:p>
    <w:p w14:paraId="0BEC4A1D" w14:textId="77777777" w:rsidR="00901DE6" w:rsidRPr="00901DE6" w:rsidRDefault="00901DE6" w:rsidP="00901DE6">
      <w:pPr>
        <w:pStyle w:val="observation0"/>
        <w:numPr>
          <w:ilvl w:val="0"/>
          <w:numId w:val="27"/>
        </w:numPr>
        <w:ind w:firstLineChars="0"/>
      </w:pPr>
      <w:r>
        <w:t>Solution2: Add a NOTE to clarify that in this release, “handover failure” indicates T304 expiry (reconfiguration with sync failure of MCG).</w:t>
      </w:r>
    </w:p>
    <w:p w14:paraId="7C01197C" w14:textId="77777777" w:rsidR="00FB795B" w:rsidRPr="003100C3" w:rsidRDefault="00FB795B" w:rsidP="00FB795B">
      <w:pPr>
        <w:pStyle w:val="1"/>
        <w:rPr>
          <w:rFonts w:cs="Arial"/>
        </w:rPr>
      </w:pPr>
      <w:r w:rsidRPr="003100C3">
        <w:rPr>
          <w:rFonts w:cs="Arial"/>
        </w:rPr>
        <w:t>References</w:t>
      </w:r>
    </w:p>
    <w:p w14:paraId="35510A3D" w14:textId="35D42CCB" w:rsidR="004E4A7D" w:rsidRDefault="00901DE6" w:rsidP="00F83002">
      <w:pPr>
        <w:numPr>
          <w:ilvl w:val="0"/>
          <w:numId w:val="13"/>
        </w:numPr>
        <w:rPr>
          <w:rFonts w:ascii="Arial" w:hAnsi="Arial" w:cs="Arial"/>
        </w:rPr>
      </w:pPr>
      <w:r>
        <w:rPr>
          <w:rFonts w:ascii="Arial" w:hAnsi="Arial" w:cs="Arial"/>
        </w:rPr>
        <w:t xml:space="preserve">R2-2002003 </w:t>
      </w:r>
      <w:r w:rsidR="00EC23F9">
        <w:rPr>
          <w:rFonts w:ascii="Arial" w:hAnsi="Arial" w:cs="Arial" w:hint="eastAsia"/>
        </w:rPr>
        <w:t xml:space="preserve">38.331 </w:t>
      </w:r>
      <w:r w:rsidR="00EC23F9">
        <w:rPr>
          <w:rFonts w:ascii="Arial" w:hAnsi="Arial" w:cs="Arial"/>
        </w:rPr>
        <w:t xml:space="preserve">running </w:t>
      </w:r>
      <w:r w:rsidR="00EC23F9">
        <w:rPr>
          <w:rFonts w:ascii="Arial" w:hAnsi="Arial" w:cs="Arial" w:hint="eastAsia"/>
        </w:rPr>
        <w:t>CR for MDT and SON</w:t>
      </w:r>
    </w:p>
    <w:p w14:paraId="0C067D24" w14:textId="77777777" w:rsidR="007E39A2" w:rsidRPr="003100C3" w:rsidRDefault="007E39A2" w:rsidP="007E39A2">
      <w:pPr>
        <w:rPr>
          <w:rFonts w:ascii="Arial" w:hAnsi="Arial" w:cs="Arial"/>
        </w:rPr>
      </w:pPr>
    </w:p>
    <w:sectPr w:rsidR="007E39A2" w:rsidRPr="003100C3"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94512" w14:textId="77777777" w:rsidR="00E33CFC" w:rsidRDefault="00E33CFC">
      <w:r>
        <w:separator/>
      </w:r>
    </w:p>
  </w:endnote>
  <w:endnote w:type="continuationSeparator" w:id="0">
    <w:p w14:paraId="1F02F401" w14:textId="77777777" w:rsidR="00E33CFC" w:rsidRDefault="00E33CFC">
      <w:r>
        <w:continuationSeparator/>
      </w:r>
    </w:p>
  </w:endnote>
  <w:endnote w:type="continuationNotice" w:id="1">
    <w:p w14:paraId="6EF89F6F" w14:textId="77777777" w:rsidR="00E33CFC" w:rsidRDefault="00E33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076830AC"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4D7138">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4D7138">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43AE6" w14:textId="77777777" w:rsidR="00E33CFC" w:rsidRDefault="00E33CFC">
      <w:r>
        <w:separator/>
      </w:r>
    </w:p>
  </w:footnote>
  <w:footnote w:type="continuationSeparator" w:id="0">
    <w:p w14:paraId="28303607" w14:textId="77777777" w:rsidR="00E33CFC" w:rsidRDefault="00E33CFC">
      <w:r>
        <w:continuationSeparator/>
      </w:r>
    </w:p>
  </w:footnote>
  <w:footnote w:type="continuationNotice" w:id="1">
    <w:p w14:paraId="6AC8C607" w14:textId="77777777" w:rsidR="00E33CFC" w:rsidRDefault="00E33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1"/>
  </w:num>
  <w:num w:numId="7">
    <w:abstractNumId w:val="7"/>
  </w:num>
  <w:num w:numId="8">
    <w:abstractNumId w:val="10"/>
  </w:num>
  <w:num w:numId="9">
    <w:abstractNumId w:val="3"/>
  </w:num>
  <w:num w:numId="10">
    <w:abstractNumId w:val="26"/>
  </w:num>
  <w:num w:numId="11">
    <w:abstractNumId w:val="11"/>
  </w:num>
  <w:num w:numId="12">
    <w:abstractNumId w:val="24"/>
  </w:num>
  <w:num w:numId="13">
    <w:abstractNumId w:val="12"/>
  </w:num>
  <w:num w:numId="14">
    <w:abstractNumId w:val="25"/>
  </w:num>
  <w:num w:numId="15">
    <w:abstractNumId w:val="1"/>
  </w:num>
  <w:num w:numId="16">
    <w:abstractNumId w:val="16"/>
  </w:num>
  <w:num w:numId="17">
    <w:abstractNumId w:val="6"/>
  </w:num>
  <w:num w:numId="18">
    <w:abstractNumId w:val="19"/>
  </w:num>
  <w:num w:numId="19">
    <w:abstractNumId w:val="5"/>
  </w:num>
  <w:num w:numId="20">
    <w:abstractNumId w:val="2"/>
  </w:num>
  <w:num w:numId="21">
    <w:abstractNumId w:val="9"/>
  </w:num>
  <w:num w:numId="22">
    <w:abstractNumId w:val="14"/>
  </w:num>
  <w:num w:numId="23">
    <w:abstractNumId w:val="23"/>
  </w:num>
  <w:num w:numId="24">
    <w:abstractNumId w:val="8"/>
  </w:num>
  <w:num w:numId="25">
    <w:abstractNumId w:val="4"/>
  </w:num>
  <w:num w:numId="26">
    <w:abstractNumId w:val="22"/>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138"/>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3CFC"/>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4</Pages>
  <Words>1514</Words>
  <Characters>8462</Characters>
  <Application>Microsoft Office Word</Application>
  <DocSecurity>4</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9957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2</cp:revision>
  <cp:lastPrinted>2008-01-31T07:09:00Z</cp:lastPrinted>
  <dcterms:created xsi:type="dcterms:W3CDTF">2020-04-09T01:52:00Z</dcterms:created>
  <dcterms:modified xsi:type="dcterms:W3CDTF">2020-04-09T01:52:00Z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